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7B6C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MASCALL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5132B500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Highgate, London. Husbandman.</w:t>
      </w:r>
    </w:p>
    <w:p w14:paraId="2156A7E1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732547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9D3A9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John Bulman(q.v.), as the executor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Mortymer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Parson of </w:t>
      </w:r>
    </w:p>
    <w:p w14:paraId="16E9BD15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Harringhay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 and eight others.</w:t>
      </w:r>
    </w:p>
    <w:p w14:paraId="20079B6F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EE2ABC4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E4721E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FAC2AA" w14:textId="77777777" w:rsidR="004671C5" w:rsidRDefault="004671C5" w:rsidP="004671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2022</w:t>
      </w:r>
    </w:p>
    <w:p w14:paraId="7D2300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28918" w14:textId="77777777" w:rsidR="004671C5" w:rsidRDefault="004671C5" w:rsidP="009139A6">
      <w:r>
        <w:separator/>
      </w:r>
    </w:p>
  </w:endnote>
  <w:endnote w:type="continuationSeparator" w:id="0">
    <w:p w14:paraId="4C93017E" w14:textId="77777777" w:rsidR="004671C5" w:rsidRDefault="004671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7F9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18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DD4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A4845" w14:textId="77777777" w:rsidR="004671C5" w:rsidRDefault="004671C5" w:rsidP="009139A6">
      <w:r>
        <w:separator/>
      </w:r>
    </w:p>
  </w:footnote>
  <w:footnote w:type="continuationSeparator" w:id="0">
    <w:p w14:paraId="3DABABF5" w14:textId="77777777" w:rsidR="004671C5" w:rsidRDefault="004671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171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2C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E0A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1C5"/>
    <w:rsid w:val="000666E0"/>
    <w:rsid w:val="002510B7"/>
    <w:rsid w:val="004671C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B55A9"/>
  <w15:chartTrackingRefBased/>
  <w15:docId w15:val="{8CB2EBD7-C8C7-496A-8EA0-A4813E13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71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2022-05-23T09:24:00Z</dcterms:created>
  <dcterms:modified xsi:type="dcterms:W3CDTF">2022-05-23T09:24:00Z</dcterms:modified>
</cp:coreProperties>
</file>